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10" w:rsidRPr="00822EF8" w:rsidRDefault="00A44910" w:rsidP="003D06E4">
      <w:pPr>
        <w:jc w:val="right"/>
        <w:rPr>
          <w:sz w:val="28"/>
          <w:szCs w:val="28"/>
          <w:u w:val="single"/>
        </w:rPr>
      </w:pPr>
      <w:r w:rsidRPr="00822EF8">
        <w:rPr>
          <w:sz w:val="28"/>
          <w:szCs w:val="28"/>
          <w:u w:val="single"/>
        </w:rPr>
        <w:t>ПРОЄКТ</w:t>
      </w:r>
    </w:p>
    <w:p w:rsidR="00A44910" w:rsidRDefault="00A44910" w:rsidP="003D06E4">
      <w:pPr>
        <w:jc w:val="right"/>
        <w:rPr>
          <w:sz w:val="28"/>
          <w:szCs w:val="28"/>
        </w:rPr>
      </w:pPr>
    </w:p>
    <w:p w:rsidR="00A44910" w:rsidRPr="00434543" w:rsidRDefault="00A44910" w:rsidP="003D06E4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42247987" r:id="rId5"/>
        </w:object>
      </w:r>
    </w:p>
    <w:p w:rsidR="00A44910" w:rsidRPr="00434543" w:rsidRDefault="00A44910" w:rsidP="003D06E4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A44910" w:rsidRPr="00434543" w:rsidRDefault="00A44910" w:rsidP="003D06E4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A44910" w:rsidRPr="00434543" w:rsidRDefault="00A44910" w:rsidP="003D06E4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A44910" w:rsidRPr="00434543" w:rsidRDefault="00A44910" w:rsidP="003D06E4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A44910" w:rsidRPr="00434543" w:rsidRDefault="00A44910" w:rsidP="003D06E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A44910" w:rsidRPr="00434543" w:rsidRDefault="00A44910" w:rsidP="003D06E4">
      <w:pPr>
        <w:jc w:val="center"/>
        <w:rPr>
          <w:b/>
          <w:i/>
          <w:sz w:val="28"/>
          <w:szCs w:val="28"/>
          <w:u w:val="single"/>
        </w:rPr>
      </w:pPr>
    </w:p>
    <w:p w:rsidR="00A44910" w:rsidRDefault="00A44910" w:rsidP="003D06E4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A44910" w:rsidRPr="00822EF8" w:rsidRDefault="00A44910" w:rsidP="00822EF8"/>
    <w:p w:rsidR="00A44910" w:rsidRPr="00434543" w:rsidRDefault="00A44910" w:rsidP="003D06E4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 2020 року</w:t>
      </w:r>
      <w:r w:rsidRPr="00434543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  <w:r w:rsidRPr="00434543">
        <w:rPr>
          <w:sz w:val="28"/>
          <w:szCs w:val="28"/>
          <w:u w:val="single"/>
        </w:rPr>
        <w:t xml:space="preserve"> </w:t>
      </w:r>
    </w:p>
    <w:p w:rsidR="00A44910" w:rsidRDefault="00A44910" w:rsidP="003D06E4">
      <w:pPr>
        <w:jc w:val="both"/>
      </w:pPr>
    </w:p>
    <w:p w:rsidR="00A44910" w:rsidRDefault="00A44910" w:rsidP="003D06E4">
      <w:pPr>
        <w:jc w:val="both"/>
        <w:rPr>
          <w:sz w:val="28"/>
          <w:szCs w:val="28"/>
        </w:rPr>
      </w:pPr>
    </w:p>
    <w:p w:rsidR="00A44910" w:rsidRDefault="00A44910" w:rsidP="003D06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розпоряджень голови районної ради </w:t>
      </w:r>
    </w:p>
    <w:p w:rsidR="00A44910" w:rsidRDefault="00A44910" w:rsidP="008605E5">
      <w:pPr>
        <w:jc w:val="both"/>
        <w:rPr>
          <w:sz w:val="28"/>
          <w:szCs w:val="28"/>
        </w:rPr>
      </w:pPr>
    </w:p>
    <w:p w:rsidR="00A44910" w:rsidRDefault="00A44910" w:rsidP="008605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п.20 ч.1 ст.43 Закону України «Про місцеве самоврядування в Україні», Кодексом Законів про працю України, рішенням районної ради від 11.11.2008 р. № 9 «Про  Порядок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району», Пологівська районна рада Запорізької області в и р і ш и л а : </w:t>
      </w:r>
    </w:p>
    <w:p w:rsidR="00A44910" w:rsidRDefault="00A44910" w:rsidP="008605E5">
      <w:pPr>
        <w:jc w:val="both"/>
        <w:rPr>
          <w:sz w:val="28"/>
          <w:szCs w:val="28"/>
        </w:rPr>
      </w:pPr>
    </w:p>
    <w:p w:rsidR="00A44910" w:rsidRDefault="00A44910" w:rsidP="008605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Затвердити розпорядження голови Пологівської районної ради Запорізької області від 21 грудня 2019 року № 71-р «Про звільнення д</w:t>
      </w:r>
      <w:r>
        <w:rPr>
          <w:sz w:val="28"/>
        </w:rPr>
        <w:t>иректора комунального підприємства «Пологівське радіомовлення» Пологівської районної ради Запорізької області»</w:t>
      </w:r>
      <w:r>
        <w:rPr>
          <w:sz w:val="28"/>
          <w:szCs w:val="28"/>
        </w:rPr>
        <w:t xml:space="preserve"> щодо звільнення Чепель Тетяни Віталіївни з посади </w:t>
      </w:r>
      <w:r>
        <w:rPr>
          <w:sz w:val="28"/>
        </w:rPr>
        <w:t xml:space="preserve">директора комунального підприємства «Пологівське радіомовлення» </w:t>
      </w:r>
      <w:r>
        <w:rPr>
          <w:sz w:val="28"/>
          <w:szCs w:val="28"/>
        </w:rPr>
        <w:t>Пологівської районної ради Запорізької області з 18 грудня 2019 року у зв’язку з припиненням підприємства шляхом ліквідації відповідно до п.1.ст.40 КЗпП України.</w:t>
      </w:r>
    </w:p>
    <w:p w:rsidR="00A44910" w:rsidRDefault="00A44910" w:rsidP="008F09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Затвердити розпорядження голови Пологівської районної ради Запорізької області від 27 грудня 2019 року № 72-р «Про звільнення </w:t>
      </w:r>
      <w:r>
        <w:rPr>
          <w:sz w:val="28"/>
        </w:rPr>
        <w:t>директора</w:t>
      </w:r>
      <w:bookmarkStart w:id="0" w:name="_GoBack"/>
      <w:bookmarkEnd w:id="0"/>
      <w:r>
        <w:rPr>
          <w:sz w:val="28"/>
        </w:rPr>
        <w:t xml:space="preserve"> комунального підприємства «Господар» Пологівської районної ради Запорізької області</w:t>
      </w:r>
      <w:r>
        <w:rPr>
          <w:sz w:val="28"/>
          <w:szCs w:val="28"/>
        </w:rPr>
        <w:t xml:space="preserve">» щодо звільнення Яланського Івана Степановича з посади </w:t>
      </w:r>
      <w:r>
        <w:rPr>
          <w:sz w:val="28"/>
        </w:rPr>
        <w:t xml:space="preserve">директора комунального підприємства «Господар» </w:t>
      </w:r>
      <w:r>
        <w:rPr>
          <w:sz w:val="28"/>
          <w:szCs w:val="28"/>
        </w:rPr>
        <w:t>Пологівської районної ради Запорізької області з 28 грудня 2019 року у зв’язку з прийняттям на роботу за конкурсом відповідно до ст.38 КЗпП України.</w:t>
      </w:r>
    </w:p>
    <w:p w:rsidR="00A44910" w:rsidRDefault="00A44910" w:rsidP="008605E5">
      <w:pPr>
        <w:jc w:val="both"/>
        <w:rPr>
          <w:sz w:val="28"/>
          <w:szCs w:val="28"/>
        </w:rPr>
      </w:pPr>
    </w:p>
    <w:p w:rsidR="00A44910" w:rsidRDefault="00A44910" w:rsidP="008605E5">
      <w:pPr>
        <w:jc w:val="both"/>
        <w:rPr>
          <w:sz w:val="28"/>
          <w:szCs w:val="28"/>
        </w:rPr>
      </w:pPr>
    </w:p>
    <w:p w:rsidR="00A44910" w:rsidRDefault="00A44910" w:rsidP="003D06E4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                                                                                       О.П. Покутній</w:t>
      </w:r>
    </w:p>
    <w:p w:rsidR="00A44910" w:rsidRDefault="00A44910" w:rsidP="003D06E4">
      <w:pPr>
        <w:jc w:val="both"/>
        <w:rPr>
          <w:sz w:val="28"/>
          <w:szCs w:val="28"/>
        </w:rPr>
      </w:pPr>
    </w:p>
    <w:p w:rsidR="00A44910" w:rsidRPr="00BF0DAF" w:rsidRDefault="00A44910" w:rsidP="00822EF8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A44910" w:rsidRPr="00BF0DAF" w:rsidRDefault="00A44910" w:rsidP="00822EF8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A44910" w:rsidRPr="00BF0DAF" w:rsidRDefault="00A44910" w:rsidP="00822EF8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A44910" w:rsidRPr="00BF0DAF" w:rsidRDefault="00A44910" w:rsidP="00822EF8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A44910" w:rsidRPr="00BF0DAF" w:rsidRDefault="00A44910" w:rsidP="00822EF8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A44910" w:rsidRPr="00822EF8" w:rsidRDefault="00A44910" w:rsidP="00822EF8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sectPr w:rsidR="00A44910" w:rsidRPr="00822EF8" w:rsidSect="00822EF8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6E4"/>
    <w:rsid w:val="0004761A"/>
    <w:rsid w:val="00067F56"/>
    <w:rsid w:val="001E1C86"/>
    <w:rsid w:val="00276083"/>
    <w:rsid w:val="003066E2"/>
    <w:rsid w:val="00367DC7"/>
    <w:rsid w:val="003D06E4"/>
    <w:rsid w:val="00434543"/>
    <w:rsid w:val="00555408"/>
    <w:rsid w:val="007A52A9"/>
    <w:rsid w:val="00822EF8"/>
    <w:rsid w:val="008605E5"/>
    <w:rsid w:val="008F099D"/>
    <w:rsid w:val="00A44910"/>
    <w:rsid w:val="00BF0DAF"/>
    <w:rsid w:val="00D37B0D"/>
    <w:rsid w:val="00E72485"/>
    <w:rsid w:val="00EE468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6E4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06E4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06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06E4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D06E4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D06E4"/>
    <w:pPr>
      <w:jc w:val="center"/>
    </w:pPr>
    <w:rPr>
      <w:b/>
      <w:i/>
      <w:noProof/>
      <w:sz w:val="32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1323</Words>
  <Characters>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2020-01-17T07:59:00Z</dcterms:created>
  <dcterms:modified xsi:type="dcterms:W3CDTF">2020-02-03T13:13:00Z</dcterms:modified>
</cp:coreProperties>
</file>